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1E0"/>
      </w:tblPr>
      <w:tblGrid>
        <w:gridCol w:w="4537"/>
        <w:gridCol w:w="5387"/>
      </w:tblGrid>
      <w:tr w:rsidR="008F1B0D" w:rsidRPr="008F1B0D" w:rsidTr="00D420ED">
        <w:tc>
          <w:tcPr>
            <w:tcW w:w="4537" w:type="dxa"/>
          </w:tcPr>
          <w:p w:rsidR="008F1B0D" w:rsidRPr="008F1B0D" w:rsidRDefault="008F1B0D" w:rsidP="008F1B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1B0D">
              <w:rPr>
                <w:sz w:val="24"/>
                <w:szCs w:val="24"/>
              </w:rPr>
              <w:t>TRƯỜNG ĐẠI HỌC NGOẠI THƯƠNG</w:t>
            </w:r>
          </w:p>
          <w:p w:rsidR="008F1B0D" w:rsidRPr="008F1B0D" w:rsidRDefault="008F1B0D" w:rsidP="008F1B0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F1B0D">
              <w:rPr>
                <w:b/>
                <w:sz w:val="24"/>
                <w:szCs w:val="24"/>
              </w:rPr>
              <w:t>PHÒNG CTCT&amp;SV</w:t>
            </w:r>
          </w:p>
          <w:p w:rsidR="008F1B0D" w:rsidRDefault="009F131F" w:rsidP="008F1B0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F131F">
              <w:rPr>
                <w:b/>
                <w:noProof/>
                <w:sz w:val="24"/>
                <w:szCs w:val="24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55.5pt;margin-top:2.65pt;width:101.25pt;height:0;z-index:251659264" o:connectortype="straight"/>
              </w:pict>
            </w:r>
          </w:p>
          <w:p w:rsidR="008F1B0D" w:rsidRPr="008C221D" w:rsidRDefault="008F1B0D" w:rsidP="00912080">
            <w:pPr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8C221D">
              <w:rPr>
                <w:i/>
                <w:sz w:val="22"/>
                <w:szCs w:val="22"/>
              </w:rPr>
              <w:t xml:space="preserve">V/v đánh giá kết quả rèn luyện sinh viên cho sinh viên </w:t>
            </w:r>
            <w:r w:rsidR="00912080">
              <w:rPr>
                <w:i/>
                <w:sz w:val="22"/>
                <w:szCs w:val="22"/>
                <w:lang w:val="vi-VN"/>
              </w:rPr>
              <w:t>học kì I năm học 2015 - 2016</w:t>
            </w:r>
          </w:p>
        </w:tc>
        <w:tc>
          <w:tcPr>
            <w:tcW w:w="5387" w:type="dxa"/>
          </w:tcPr>
          <w:p w:rsidR="008F1B0D" w:rsidRPr="008F1B0D" w:rsidRDefault="008F1B0D" w:rsidP="008F1B0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F1B0D">
              <w:rPr>
                <w:b/>
                <w:sz w:val="24"/>
                <w:szCs w:val="24"/>
              </w:rPr>
              <w:t>CỘNG HOÀ XÃ HỘI CHỦ NGHĨA VIỆT NAM</w:t>
            </w:r>
          </w:p>
          <w:p w:rsidR="008F1B0D" w:rsidRPr="008F1B0D" w:rsidRDefault="008F1B0D" w:rsidP="008F1B0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F1B0D">
              <w:rPr>
                <w:b/>
                <w:sz w:val="24"/>
                <w:szCs w:val="24"/>
              </w:rPr>
              <w:t>Độc lập - Tự do - Hạnh phúc</w:t>
            </w:r>
          </w:p>
          <w:p w:rsidR="00D420ED" w:rsidRDefault="009F131F" w:rsidP="00D420ED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9F131F">
              <w:rPr>
                <w:i/>
                <w:noProof/>
                <w:sz w:val="24"/>
                <w:szCs w:val="24"/>
                <w:lang w:val="vi-VN" w:eastAsia="vi-VN"/>
              </w:rPr>
              <w:pict>
                <v:shape id="_x0000_s1026" type="#_x0000_t32" style="position:absolute;left:0;text-align:left;margin-left:59.55pt;margin-top:5.65pt;width:142.5pt;height:0;z-index:251658240" o:connectortype="straight"/>
              </w:pict>
            </w:r>
          </w:p>
          <w:p w:rsidR="00333D89" w:rsidRPr="00333D89" w:rsidRDefault="00333D89" w:rsidP="00D80A5C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420ED">
              <w:rPr>
                <w:i/>
                <w:szCs w:val="24"/>
              </w:rPr>
              <w:t>Hà Nội, ngày</w:t>
            </w:r>
            <w:r w:rsidR="00D80A5C">
              <w:rPr>
                <w:i/>
                <w:szCs w:val="24"/>
              </w:rPr>
              <w:t xml:space="preserve"> </w:t>
            </w:r>
            <w:r w:rsidR="009F39C9">
              <w:rPr>
                <w:i/>
                <w:szCs w:val="24"/>
                <w:lang w:val="vi-VN"/>
              </w:rPr>
              <w:t>0</w:t>
            </w:r>
            <w:r w:rsidR="00D80A5C">
              <w:rPr>
                <w:i/>
                <w:szCs w:val="24"/>
              </w:rPr>
              <w:t>9</w:t>
            </w:r>
            <w:r w:rsidR="00197F6E" w:rsidRPr="00D420ED">
              <w:rPr>
                <w:i/>
                <w:szCs w:val="24"/>
              </w:rPr>
              <w:t xml:space="preserve"> tháng </w:t>
            </w:r>
            <w:r w:rsidR="009F39C9">
              <w:rPr>
                <w:i/>
                <w:szCs w:val="24"/>
                <w:lang w:val="vi-VN"/>
              </w:rPr>
              <w:t>3</w:t>
            </w:r>
            <w:r w:rsidRPr="00D420ED">
              <w:rPr>
                <w:i/>
                <w:szCs w:val="24"/>
              </w:rPr>
              <w:t xml:space="preserve"> năm 201</w:t>
            </w:r>
            <w:r w:rsidR="00912080">
              <w:rPr>
                <w:i/>
                <w:szCs w:val="24"/>
              </w:rPr>
              <w:t>6</w:t>
            </w:r>
          </w:p>
        </w:tc>
      </w:tr>
    </w:tbl>
    <w:p w:rsidR="008F1B0D" w:rsidRPr="008F1B0D" w:rsidRDefault="008F1B0D" w:rsidP="008F1B0D">
      <w:pPr>
        <w:rPr>
          <w:sz w:val="28"/>
        </w:rPr>
      </w:pPr>
    </w:p>
    <w:p w:rsidR="008F1B0D" w:rsidRDefault="008F1B0D" w:rsidP="008F1B0D">
      <w:pPr>
        <w:jc w:val="center"/>
        <w:rPr>
          <w:b/>
          <w:sz w:val="28"/>
        </w:rPr>
      </w:pPr>
    </w:p>
    <w:p w:rsidR="008F1B0D" w:rsidRPr="0060415A" w:rsidRDefault="008F1B0D" w:rsidP="000059EC">
      <w:pPr>
        <w:rPr>
          <w:sz w:val="28"/>
        </w:rPr>
      </w:pPr>
      <w:r w:rsidRPr="0060415A">
        <w:rPr>
          <w:sz w:val="28"/>
        </w:rPr>
        <w:t xml:space="preserve">Kính gửi: Các </w:t>
      </w:r>
      <w:r w:rsidR="00D81791" w:rsidRPr="0060415A">
        <w:rPr>
          <w:sz w:val="28"/>
        </w:rPr>
        <w:t>đồng chí Trưởng Khoa</w:t>
      </w:r>
      <w:r w:rsidR="000059EC">
        <w:rPr>
          <w:sz w:val="28"/>
        </w:rPr>
        <w:t>, cơ sở Quảng Ninh</w:t>
      </w:r>
    </w:p>
    <w:p w:rsidR="00333D89" w:rsidRPr="008F1B0D" w:rsidRDefault="00333D89" w:rsidP="008F1B0D">
      <w:pPr>
        <w:jc w:val="center"/>
        <w:rPr>
          <w:b/>
          <w:i/>
          <w:sz w:val="28"/>
        </w:rPr>
      </w:pPr>
    </w:p>
    <w:p w:rsidR="006C6364" w:rsidRDefault="0060415A" w:rsidP="007026B5">
      <w:pPr>
        <w:spacing w:line="360" w:lineRule="auto"/>
        <w:ind w:firstLine="720"/>
        <w:jc w:val="both"/>
        <w:rPr>
          <w:sz w:val="28"/>
          <w:lang w:val="vi-VN"/>
        </w:rPr>
      </w:pPr>
      <w:r>
        <w:rPr>
          <w:sz w:val="28"/>
          <w:lang w:val="vi-VN"/>
        </w:rPr>
        <w:t xml:space="preserve">Thực hiện </w:t>
      </w:r>
      <w:r w:rsidR="0015622A">
        <w:rPr>
          <w:sz w:val="28"/>
        </w:rPr>
        <w:t xml:space="preserve">kế hoạch </w:t>
      </w:r>
      <w:r w:rsidR="006C6364">
        <w:rPr>
          <w:sz w:val="28"/>
        </w:rPr>
        <w:t>ĐGKQRL</w:t>
      </w:r>
      <w:r w:rsidR="00D80A5C">
        <w:rPr>
          <w:sz w:val="28"/>
        </w:rPr>
        <w:t xml:space="preserve"> </w:t>
      </w:r>
      <w:r>
        <w:rPr>
          <w:sz w:val="28"/>
          <w:lang w:val="vi-VN"/>
        </w:rPr>
        <w:t>năm họ</w:t>
      </w:r>
      <w:r w:rsidR="0015622A">
        <w:rPr>
          <w:sz w:val="28"/>
          <w:lang w:val="vi-VN"/>
        </w:rPr>
        <w:t>c</w:t>
      </w:r>
      <w:r w:rsidR="006C6364">
        <w:rPr>
          <w:sz w:val="28"/>
        </w:rPr>
        <w:t xml:space="preserve"> 2015 - 2016</w:t>
      </w:r>
      <w:r>
        <w:rPr>
          <w:sz w:val="28"/>
          <w:lang w:val="vi-VN"/>
        </w:rPr>
        <w:t xml:space="preserve">, </w:t>
      </w:r>
      <w:r w:rsidR="008F1B0D" w:rsidRPr="0060415A">
        <w:rPr>
          <w:sz w:val="28"/>
          <w:lang w:val="vi-VN"/>
        </w:rPr>
        <w:t>Phòng CTCT&amp;SV</w:t>
      </w:r>
      <w:r w:rsidR="00D81791" w:rsidRPr="0060415A">
        <w:rPr>
          <w:sz w:val="28"/>
          <w:lang w:val="vi-VN"/>
        </w:rPr>
        <w:t xml:space="preserve"> đề nghị các </w:t>
      </w:r>
      <w:r w:rsidR="00D80A5C">
        <w:rPr>
          <w:sz w:val="28"/>
        </w:rPr>
        <w:t>đơn vị</w:t>
      </w:r>
      <w:r w:rsidR="00D81791" w:rsidRPr="0060415A">
        <w:rPr>
          <w:sz w:val="28"/>
          <w:lang w:val="vi-VN"/>
        </w:rPr>
        <w:t xml:space="preserve"> </w:t>
      </w:r>
      <w:r w:rsidR="00A829C1" w:rsidRPr="00A829C1">
        <w:rPr>
          <w:sz w:val="28"/>
          <w:lang w:val="vi-VN"/>
        </w:rPr>
        <w:t xml:space="preserve">triển khai công tác </w:t>
      </w:r>
      <w:r w:rsidR="0015622A" w:rsidRPr="0015622A">
        <w:rPr>
          <w:sz w:val="28"/>
          <w:lang w:val="vi-VN"/>
        </w:rPr>
        <w:t>ĐGKQRL</w:t>
      </w:r>
      <w:r w:rsidR="00D81791" w:rsidRPr="0060415A">
        <w:rPr>
          <w:sz w:val="28"/>
          <w:lang w:val="vi-VN"/>
        </w:rPr>
        <w:t xml:space="preserve"> sinh viên </w:t>
      </w:r>
      <w:r>
        <w:rPr>
          <w:sz w:val="28"/>
          <w:lang w:val="vi-VN"/>
        </w:rPr>
        <w:t xml:space="preserve">học kì I </w:t>
      </w:r>
      <w:r w:rsidR="00D81791" w:rsidRPr="0060415A">
        <w:rPr>
          <w:sz w:val="28"/>
          <w:lang w:val="vi-VN"/>
        </w:rPr>
        <w:t>năm học 201</w:t>
      </w:r>
      <w:r w:rsidR="00D80B39" w:rsidRPr="0060415A">
        <w:rPr>
          <w:sz w:val="28"/>
          <w:lang w:val="vi-VN"/>
        </w:rPr>
        <w:t>5</w:t>
      </w:r>
      <w:r w:rsidR="007026B5" w:rsidRPr="0060415A">
        <w:rPr>
          <w:sz w:val="28"/>
          <w:lang w:val="vi-VN"/>
        </w:rPr>
        <w:t>-</w:t>
      </w:r>
      <w:r w:rsidR="00D80B39" w:rsidRPr="0060415A">
        <w:rPr>
          <w:sz w:val="28"/>
          <w:lang w:val="vi-VN"/>
        </w:rPr>
        <w:t xml:space="preserve"> 2016</w:t>
      </w:r>
      <w:r w:rsidR="000059EC">
        <w:rPr>
          <w:sz w:val="28"/>
        </w:rPr>
        <w:t xml:space="preserve"> </w:t>
      </w:r>
      <w:r w:rsidR="00A829C1" w:rsidRPr="00A829C1">
        <w:rPr>
          <w:sz w:val="28"/>
          <w:lang w:val="vi-VN"/>
        </w:rPr>
        <w:t>cho</w:t>
      </w:r>
      <w:r w:rsidR="00D81791" w:rsidRPr="0060415A">
        <w:rPr>
          <w:sz w:val="28"/>
          <w:lang w:val="vi-VN"/>
        </w:rPr>
        <w:t xml:space="preserve"> các sinh viên </w:t>
      </w:r>
      <w:r w:rsidR="00D80A5C">
        <w:rPr>
          <w:sz w:val="28"/>
        </w:rPr>
        <w:t xml:space="preserve">đại học </w:t>
      </w:r>
      <w:r w:rsidR="000059EC">
        <w:rPr>
          <w:sz w:val="28"/>
        </w:rPr>
        <w:t>chính quy, liên thông của khoa/cơ sở</w:t>
      </w:r>
      <w:r w:rsidR="00D80A5C">
        <w:rPr>
          <w:sz w:val="28"/>
        </w:rPr>
        <w:t xml:space="preserve"> </w:t>
      </w:r>
      <w:r w:rsidR="006C6364" w:rsidRPr="006C6364">
        <w:rPr>
          <w:sz w:val="28"/>
          <w:lang w:val="vi-VN"/>
        </w:rPr>
        <w:t>theo đúng kế hoạch (</w:t>
      </w:r>
      <w:r w:rsidR="006C6364" w:rsidRPr="006C6364">
        <w:rPr>
          <w:i/>
          <w:sz w:val="28"/>
          <w:lang w:val="vi-VN"/>
        </w:rPr>
        <w:t xml:space="preserve">có bản hướng dẫn </w:t>
      </w:r>
      <w:r w:rsidR="00D80A5C">
        <w:rPr>
          <w:i/>
          <w:sz w:val="28"/>
        </w:rPr>
        <w:t xml:space="preserve">tổ chức họp lớp và triển khai </w:t>
      </w:r>
      <w:r w:rsidR="006C6364" w:rsidRPr="006C6364">
        <w:rPr>
          <w:i/>
          <w:sz w:val="28"/>
          <w:lang w:val="vi-VN"/>
        </w:rPr>
        <w:t>ĐGKQRLSV đính kèm</w:t>
      </w:r>
      <w:r w:rsidR="006C6364">
        <w:rPr>
          <w:sz w:val="28"/>
          <w:lang w:val="vi-VN"/>
        </w:rPr>
        <w:t>)</w:t>
      </w:r>
      <w:r>
        <w:rPr>
          <w:sz w:val="28"/>
          <w:lang w:val="vi-VN"/>
        </w:rPr>
        <w:t xml:space="preserve">. </w:t>
      </w:r>
    </w:p>
    <w:p w:rsidR="00A829C1" w:rsidRDefault="006C6364" w:rsidP="007026B5">
      <w:pPr>
        <w:spacing w:line="360" w:lineRule="auto"/>
        <w:ind w:firstLine="720"/>
        <w:jc w:val="both"/>
        <w:rPr>
          <w:sz w:val="28"/>
        </w:rPr>
      </w:pPr>
      <w:r w:rsidRPr="006C6364">
        <w:rPr>
          <w:sz w:val="28"/>
          <w:lang w:val="vi-VN"/>
        </w:rPr>
        <w:t>C</w:t>
      </w:r>
      <w:r w:rsidR="00A829C1" w:rsidRPr="00A829C1">
        <w:rPr>
          <w:sz w:val="28"/>
          <w:lang w:val="vi-VN"/>
        </w:rPr>
        <w:t>ác giáo viên chủ nhiệm tự sắp xếp lịch họ</w:t>
      </w:r>
      <w:r w:rsidR="008F1B0D" w:rsidRPr="00A829C1">
        <w:rPr>
          <w:sz w:val="28"/>
          <w:lang w:val="vi-VN"/>
        </w:rPr>
        <w:t>p</w:t>
      </w:r>
      <w:r w:rsidR="00A829C1" w:rsidRPr="00A829C1">
        <w:rPr>
          <w:sz w:val="28"/>
          <w:lang w:val="vi-VN"/>
        </w:rPr>
        <w:t>. Nế</w:t>
      </w:r>
      <w:r w:rsidR="000059EC">
        <w:rPr>
          <w:sz w:val="28"/>
          <w:lang w:val="vi-VN"/>
        </w:rPr>
        <w:t>u</w:t>
      </w:r>
      <w:r w:rsidR="00A829C1" w:rsidRPr="00A829C1">
        <w:rPr>
          <w:sz w:val="28"/>
          <w:lang w:val="vi-VN"/>
        </w:rPr>
        <w:t xml:space="preserve"> </w:t>
      </w:r>
      <w:r w:rsidR="00D80A5C">
        <w:rPr>
          <w:sz w:val="28"/>
        </w:rPr>
        <w:t xml:space="preserve">giáo viên </w:t>
      </w:r>
      <w:r w:rsidR="00A829C1" w:rsidRPr="00A829C1">
        <w:rPr>
          <w:sz w:val="28"/>
          <w:lang w:val="vi-VN"/>
        </w:rPr>
        <w:t>nào cần Nhà trường bố trí địa điểm họ</w:t>
      </w:r>
      <w:r w:rsidR="00D80A5C">
        <w:rPr>
          <w:sz w:val="28"/>
          <w:lang w:val="vi-VN"/>
        </w:rPr>
        <w:t>p</w:t>
      </w:r>
      <w:r w:rsidR="00D80A5C">
        <w:rPr>
          <w:sz w:val="28"/>
        </w:rPr>
        <w:t xml:space="preserve"> đề nghị </w:t>
      </w:r>
      <w:r w:rsidR="00A829C1" w:rsidRPr="00A829C1">
        <w:rPr>
          <w:sz w:val="28"/>
          <w:lang w:val="vi-VN"/>
        </w:rPr>
        <w:t>liên hệ với Phòng Công tác Chính trị và Sinh viên trước ngày</w:t>
      </w:r>
      <w:r w:rsidR="00D80A5C">
        <w:rPr>
          <w:sz w:val="28"/>
          <w:lang w:val="vi-VN"/>
        </w:rPr>
        <w:t xml:space="preserve"> 1</w:t>
      </w:r>
      <w:r w:rsidR="00D80A5C">
        <w:rPr>
          <w:sz w:val="28"/>
        </w:rPr>
        <w:t>6</w:t>
      </w:r>
      <w:r w:rsidR="00A829C1" w:rsidRPr="00A829C1">
        <w:rPr>
          <w:sz w:val="28"/>
          <w:lang w:val="vi-VN"/>
        </w:rPr>
        <w:t xml:space="preserve">  tháng 3 năm 2016</w:t>
      </w:r>
      <w:r w:rsidR="000059EC">
        <w:rPr>
          <w:sz w:val="28"/>
        </w:rPr>
        <w:t xml:space="preserve"> để bố trí sắp xếp</w:t>
      </w:r>
      <w:r w:rsidR="009174F7" w:rsidRPr="00A829C1">
        <w:rPr>
          <w:sz w:val="28"/>
          <w:lang w:val="vi-VN"/>
        </w:rPr>
        <w:t>.</w:t>
      </w:r>
    </w:p>
    <w:p w:rsidR="00D1329F" w:rsidRPr="00D1329F" w:rsidRDefault="00D1329F" w:rsidP="007026B5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Hạn nộp hồ sơ ĐGKQRLSV trước </w:t>
      </w:r>
      <w:r w:rsidRPr="002E1522">
        <w:rPr>
          <w:b/>
          <w:i/>
          <w:szCs w:val="24"/>
          <w:lang w:val="vi-VN"/>
        </w:rPr>
        <w:t xml:space="preserve">17h00 ngày </w:t>
      </w:r>
      <w:r>
        <w:rPr>
          <w:b/>
          <w:i/>
          <w:szCs w:val="24"/>
          <w:lang w:val="vi-VN"/>
        </w:rPr>
        <w:t>2</w:t>
      </w:r>
      <w:r w:rsidR="00D80A5C">
        <w:rPr>
          <w:b/>
          <w:i/>
          <w:szCs w:val="24"/>
        </w:rPr>
        <w:t>5</w:t>
      </w:r>
      <w:r w:rsidRPr="002E1522">
        <w:rPr>
          <w:b/>
          <w:i/>
          <w:szCs w:val="24"/>
          <w:lang w:val="vi-VN"/>
        </w:rPr>
        <w:t xml:space="preserve"> tháng </w:t>
      </w:r>
      <w:r>
        <w:rPr>
          <w:b/>
          <w:i/>
          <w:szCs w:val="24"/>
          <w:lang w:val="vi-VN"/>
        </w:rPr>
        <w:t>3</w:t>
      </w:r>
      <w:r w:rsidRPr="002E1522">
        <w:rPr>
          <w:b/>
          <w:i/>
          <w:szCs w:val="24"/>
          <w:lang w:val="vi-VN"/>
        </w:rPr>
        <w:t xml:space="preserve"> năm 2016</w:t>
      </w:r>
      <w:r>
        <w:rPr>
          <w:b/>
          <w:i/>
          <w:szCs w:val="24"/>
        </w:rPr>
        <w:t>.</w:t>
      </w:r>
    </w:p>
    <w:p w:rsidR="008F1B0D" w:rsidRPr="008F1B0D" w:rsidRDefault="008F1B0D" w:rsidP="008F1B0D">
      <w:pPr>
        <w:spacing w:line="360" w:lineRule="auto"/>
        <w:ind w:firstLine="720"/>
        <w:rPr>
          <w:sz w:val="28"/>
        </w:rPr>
      </w:pPr>
      <w:r w:rsidRPr="008F1B0D">
        <w:rPr>
          <w:sz w:val="28"/>
        </w:rPr>
        <w:t>Trân trọng cảm ơn.</w:t>
      </w:r>
    </w:p>
    <w:tbl>
      <w:tblPr>
        <w:tblW w:w="0" w:type="auto"/>
        <w:tblLook w:val="04A0"/>
      </w:tblPr>
      <w:tblGrid>
        <w:gridCol w:w="4788"/>
        <w:gridCol w:w="4788"/>
      </w:tblGrid>
      <w:tr w:rsidR="008F1B0D" w:rsidRPr="007026B5" w:rsidTr="007026B5">
        <w:tc>
          <w:tcPr>
            <w:tcW w:w="4788" w:type="dxa"/>
            <w:shd w:val="clear" w:color="auto" w:fill="auto"/>
          </w:tcPr>
          <w:p w:rsidR="008F1B0D" w:rsidRPr="007026B5" w:rsidRDefault="008F1B0D" w:rsidP="007026B5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788" w:type="dxa"/>
            <w:shd w:val="clear" w:color="auto" w:fill="auto"/>
          </w:tcPr>
          <w:p w:rsidR="008F1B0D" w:rsidRPr="007026B5" w:rsidRDefault="00333D89" w:rsidP="007026B5">
            <w:pPr>
              <w:spacing w:line="360" w:lineRule="auto"/>
              <w:jc w:val="center"/>
              <w:rPr>
                <w:b/>
                <w:sz w:val="28"/>
              </w:rPr>
            </w:pPr>
            <w:r w:rsidRPr="007026B5">
              <w:rPr>
                <w:b/>
                <w:sz w:val="28"/>
              </w:rPr>
              <w:t>TRƯỞNG P</w:t>
            </w:r>
            <w:r w:rsidR="008F1B0D" w:rsidRPr="007026B5">
              <w:rPr>
                <w:b/>
                <w:sz w:val="28"/>
              </w:rPr>
              <w:t>HÒNG CTCT&amp;SV</w:t>
            </w:r>
          </w:p>
          <w:p w:rsidR="00D420ED" w:rsidRDefault="00D420ED" w:rsidP="007026B5">
            <w:pPr>
              <w:spacing w:line="360" w:lineRule="auto"/>
              <w:jc w:val="center"/>
              <w:rPr>
                <w:b/>
                <w:sz w:val="28"/>
              </w:rPr>
            </w:pPr>
          </w:p>
          <w:p w:rsidR="002E7511" w:rsidRPr="007026B5" w:rsidRDefault="002E7511" w:rsidP="007026B5">
            <w:pPr>
              <w:spacing w:line="360" w:lineRule="auto"/>
              <w:jc w:val="center"/>
              <w:rPr>
                <w:b/>
                <w:sz w:val="28"/>
              </w:rPr>
            </w:pPr>
            <w:bookmarkStart w:id="0" w:name="_GoBack"/>
            <w:bookmarkEnd w:id="0"/>
          </w:p>
          <w:p w:rsidR="00333D89" w:rsidRPr="007026B5" w:rsidRDefault="00333D89" w:rsidP="007026B5">
            <w:pPr>
              <w:spacing w:line="360" w:lineRule="auto"/>
              <w:jc w:val="center"/>
              <w:rPr>
                <w:b/>
                <w:sz w:val="28"/>
              </w:rPr>
            </w:pPr>
            <w:r w:rsidRPr="007026B5">
              <w:rPr>
                <w:b/>
                <w:sz w:val="28"/>
              </w:rPr>
              <w:t>ThS Nguyễn Ngọc Lan</w:t>
            </w:r>
          </w:p>
          <w:p w:rsidR="00333D89" w:rsidRPr="007026B5" w:rsidRDefault="00333D89" w:rsidP="007026B5">
            <w:pPr>
              <w:spacing w:line="360" w:lineRule="auto"/>
              <w:jc w:val="center"/>
              <w:rPr>
                <w:b/>
                <w:sz w:val="28"/>
              </w:rPr>
            </w:pPr>
          </w:p>
        </w:tc>
      </w:tr>
    </w:tbl>
    <w:p w:rsidR="008F1B0D" w:rsidRPr="008F1B0D" w:rsidRDefault="008F1B0D" w:rsidP="00333D89">
      <w:pPr>
        <w:spacing w:line="360" w:lineRule="auto"/>
        <w:ind w:firstLine="720"/>
        <w:rPr>
          <w:sz w:val="28"/>
        </w:rPr>
      </w:pPr>
    </w:p>
    <w:sectPr w:rsidR="008F1B0D" w:rsidRPr="008F1B0D" w:rsidSect="00702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40710"/>
    <w:multiLevelType w:val="hybridMultilevel"/>
    <w:tmpl w:val="B69E8152"/>
    <w:lvl w:ilvl="0" w:tplc="58DC500E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attachedTemplate r:id="rId1"/>
  <w:defaultTabStop w:val="720"/>
  <w:drawingGridHorizontalSpacing w:val="130"/>
  <w:displayHorizontalDrawingGridEvery w:val="2"/>
  <w:displayVerticalDrawingGridEvery w:val="2"/>
  <w:characterSpacingControl w:val="doNotCompress"/>
  <w:compat/>
  <w:rsids>
    <w:rsidRoot w:val="00D80B39"/>
    <w:rsid w:val="000059EC"/>
    <w:rsid w:val="000475F5"/>
    <w:rsid w:val="00087CC0"/>
    <w:rsid w:val="0015622A"/>
    <w:rsid w:val="00197F6E"/>
    <w:rsid w:val="00247D3B"/>
    <w:rsid w:val="002E7511"/>
    <w:rsid w:val="00333D89"/>
    <w:rsid w:val="004A10C7"/>
    <w:rsid w:val="004F536B"/>
    <w:rsid w:val="0060415A"/>
    <w:rsid w:val="0065033F"/>
    <w:rsid w:val="006B030D"/>
    <w:rsid w:val="006C6364"/>
    <w:rsid w:val="007026B5"/>
    <w:rsid w:val="007C6A94"/>
    <w:rsid w:val="008C221D"/>
    <w:rsid w:val="008F1B0D"/>
    <w:rsid w:val="00912080"/>
    <w:rsid w:val="009174F7"/>
    <w:rsid w:val="00960F5E"/>
    <w:rsid w:val="009F131F"/>
    <w:rsid w:val="009F39C9"/>
    <w:rsid w:val="00A829C1"/>
    <w:rsid w:val="00A9194E"/>
    <w:rsid w:val="00B73227"/>
    <w:rsid w:val="00D1329F"/>
    <w:rsid w:val="00D420ED"/>
    <w:rsid w:val="00D80A5C"/>
    <w:rsid w:val="00D80B39"/>
    <w:rsid w:val="00D81791"/>
    <w:rsid w:val="00F25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D3B"/>
    <w:pPr>
      <w:spacing w:after="160" w:line="259" w:lineRule="auto"/>
    </w:pPr>
    <w:rPr>
      <w:color w:val="000000"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1B0D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3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33D8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a%20%20My%20Document\Danh%20gia%20KQRLSV\2015%20-%202016\thang%201%202016%20xet%20tot%20nghiep%20som\nam%202016%20K51%20LT%2010\th&#244;ng%20b&#225;o%20&#272;GKQRLSV%20thang%2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thông báo ĐGKQRLSV thang 1</Template>
  <TotalTime>61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CTCTSV</dc:creator>
  <cp:lastModifiedBy>Ha CTCTSV</cp:lastModifiedBy>
  <cp:revision>18</cp:revision>
  <cp:lastPrinted>2016-03-09T02:32:00Z</cp:lastPrinted>
  <dcterms:created xsi:type="dcterms:W3CDTF">2015-12-03T02:22:00Z</dcterms:created>
  <dcterms:modified xsi:type="dcterms:W3CDTF">2016-03-09T02:33:00Z</dcterms:modified>
</cp:coreProperties>
</file>